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 xml:space="preserve">Проверил и расположил по алфавиту для </w:t>
      </w:r>
      <w:r>
        <w:rPr>
          <w:b/>
          <w:color w:val="339966"/>
          <w:lang w:val="en-US"/>
        </w:rPr>
        <w:t>KlavaDict</w:t>
      </w:r>
      <w:r>
        <w:rPr>
          <w:b/>
          <w:color w:val="339966"/>
        </w:rPr>
        <w:t>:</w:t>
      </w:r>
    </w:p>
    <w:p w:rsidR="00B12B63" w:rsidRDefault="00B12B63" w:rsidP="00CC15ED">
      <w:r>
        <w:t>akurata = пунктуальный</w:t>
      </w:r>
    </w:p>
    <w:p w:rsidR="00B12B63" w:rsidRDefault="00B12B63" w:rsidP="00CC15ED">
      <w:r>
        <w:t>arda = раскаленный</w:t>
      </w:r>
    </w:p>
    <w:p w:rsidR="00B12B63" w:rsidRDefault="00B12B63" w:rsidP="00CC15ED">
      <w:r>
        <w:t>avida = жадный</w:t>
      </w:r>
    </w:p>
    <w:p w:rsidR="00B12B63" w:rsidRDefault="00B12B63" w:rsidP="00CC15ED">
      <w:r>
        <w:t>adicii = складывать</w:t>
      </w:r>
    </w:p>
    <w:p w:rsidR="00B12B63" w:rsidRDefault="00B12B63" w:rsidP="00CC15ED">
      <w:r>
        <w:t>administri = администрировать</w:t>
      </w:r>
    </w:p>
    <w:p w:rsidR="00B12B63" w:rsidRDefault="00B12B63" w:rsidP="00CC15ED">
      <w:r>
        <w:t>admoni = уговаривать</w:t>
      </w:r>
    </w:p>
    <w:p w:rsidR="00B12B63" w:rsidRDefault="00B12B63" w:rsidP="00CC15ED">
      <w:r>
        <w:t>adopti = усыновлять</w:t>
      </w:r>
    </w:p>
    <w:p w:rsidR="00B12B63" w:rsidRDefault="00B12B63" w:rsidP="00CC15ED">
      <w:r>
        <w:t>akceli = ускорять</w:t>
      </w:r>
    </w:p>
    <w:p w:rsidR="00B12B63" w:rsidRDefault="00B12B63" w:rsidP="00CC15ED">
      <w:r>
        <w:t>asekuri = страховать</w:t>
      </w:r>
    </w:p>
    <w:p w:rsidR="00B12B63" w:rsidRDefault="00B12B63" w:rsidP="00CC15ED">
      <w:r>
        <w:t>abstini = воздерживаться</w:t>
      </w:r>
    </w:p>
    <w:p w:rsidR="00B12B63" w:rsidRDefault="00B12B63" w:rsidP="00CC15ED">
      <w:pPr>
        <w:autoSpaceDE w:val="0"/>
        <w:autoSpaceDN w:val="0"/>
        <w:adjustRightInd w:val="0"/>
      </w:pPr>
      <w:r>
        <w:t>aflikti = огорчать</w:t>
      </w:r>
    </w:p>
    <w:p w:rsidR="00B12B63" w:rsidRDefault="00B12B63" w:rsidP="00CC15ED">
      <w:pPr>
        <w:autoSpaceDE w:val="0"/>
        <w:autoSpaceDN w:val="0"/>
        <w:adjustRightInd w:val="0"/>
      </w:pPr>
      <w:r>
        <w:t>agiti = агитировать</w:t>
      </w:r>
    </w:p>
    <w:p w:rsidR="00B12B63" w:rsidRDefault="00B12B63" w:rsidP="00CC15ED">
      <w:r>
        <w:t>akuzi = обвинять</w:t>
      </w:r>
    </w:p>
    <w:p w:rsidR="00B12B63" w:rsidRDefault="00B12B63" w:rsidP="00CC15ED">
      <w:r>
        <w:t>alterni = чередоваться</w:t>
      </w:r>
    </w:p>
    <w:p w:rsidR="00B12B63" w:rsidRDefault="00B12B63" w:rsidP="00CC15ED">
      <w:r>
        <w:t>aludi = намекать</w:t>
      </w:r>
    </w:p>
    <w:p w:rsidR="00B12B63" w:rsidRDefault="00B12B63" w:rsidP="00CC15ED">
      <w:pPr>
        <w:autoSpaceDE w:val="0"/>
        <w:autoSpaceDN w:val="0"/>
        <w:adjustRightInd w:val="0"/>
        <w:rPr>
          <w:b/>
        </w:rPr>
      </w:pPr>
      <w:r>
        <w:t>aplaudi = аплодировать</w:t>
      </w:r>
    </w:p>
    <w:p w:rsidR="00B12B63" w:rsidRDefault="00B12B63" w:rsidP="00CC15ED">
      <w:r>
        <w:t>apliki = применять</w:t>
      </w:r>
    </w:p>
    <w:p w:rsidR="00B12B63" w:rsidRDefault="00B12B63" w:rsidP="00CC15ED">
      <w:r>
        <w:t>aserti = уверять</w:t>
      </w:r>
    </w:p>
    <w:p w:rsidR="00B12B63" w:rsidRDefault="00B12B63" w:rsidP="00CC15ED">
      <w:r>
        <w:t>asisti = ассистировать</w:t>
      </w:r>
    </w:p>
    <w:p w:rsidR="00B12B63" w:rsidRDefault="00B12B63" w:rsidP="00CC15ED">
      <w:r>
        <w:t>adapti = адаптировать</w:t>
      </w:r>
    </w:p>
    <w:p w:rsidR="00B12B63" w:rsidRDefault="00B12B63" w:rsidP="00CC15ED">
      <w:r>
        <w:t>adori = поклоняться</w:t>
      </w:r>
    </w:p>
    <w:p w:rsidR="00B12B63" w:rsidRDefault="00B12B63" w:rsidP="00CC15ED">
      <w:r>
        <w:t>abelo = пчела</w:t>
      </w:r>
    </w:p>
    <w:p w:rsidR="00B12B63" w:rsidRDefault="00B12B63" w:rsidP="00CC15ED">
      <w:r>
        <w:t>abomeno = отвращение</w:t>
      </w:r>
    </w:p>
    <w:p w:rsidR="00B12B63" w:rsidRDefault="00B12B63" w:rsidP="00CC15ED">
      <w:r>
        <w:t>adjektivo = имя прилагательное</w:t>
      </w:r>
    </w:p>
    <w:p w:rsidR="00B12B63" w:rsidRDefault="00B12B63" w:rsidP="00CC15ED">
      <w:r>
        <w:t>afiŝo = афиша</w:t>
      </w:r>
    </w:p>
    <w:p w:rsidR="00B12B63" w:rsidRDefault="00B12B63" w:rsidP="00CC15ED">
      <w:r>
        <w:t>alkoholo = алкоголь</w:t>
      </w:r>
    </w:p>
    <w:p w:rsidR="00B12B63" w:rsidRDefault="00B12B63" w:rsidP="00CC15ED">
      <w:r>
        <w:t>almozo = милостыня</w:t>
      </w:r>
    </w:p>
    <w:p w:rsidR="00B12B63" w:rsidRDefault="00B12B63" w:rsidP="00CC15ED">
      <w:r>
        <w:t>amplekso = объём</w:t>
      </w:r>
    </w:p>
    <w:p w:rsidR="00B12B63" w:rsidRDefault="00B12B63" w:rsidP="00CC15ED">
      <w:r>
        <w:t>anaso = утка</w:t>
      </w:r>
    </w:p>
    <w:p w:rsidR="00B12B63" w:rsidRDefault="00B12B63" w:rsidP="00CC15ED">
      <w:r>
        <w:t>anĝelo = ангел</w:t>
      </w:r>
    </w:p>
    <w:p w:rsidR="00B12B63" w:rsidRDefault="00B12B63" w:rsidP="00CC15ED">
      <w:r>
        <w:t>animalo = животное</w:t>
      </w:r>
    </w:p>
    <w:p w:rsidR="00B12B63" w:rsidRDefault="00B12B63" w:rsidP="00CC15ED">
      <w:r>
        <w:t>advokato = адвокат</w:t>
      </w:r>
    </w:p>
    <w:p w:rsidR="00B12B63" w:rsidRDefault="00B12B63" w:rsidP="00CC15ED">
      <w:r>
        <w:t>albumo = альбом</w:t>
      </w:r>
    </w:p>
    <w:p w:rsidR="00B12B63" w:rsidRDefault="00B12B63" w:rsidP="00CC15ED">
      <w:r>
        <w:t>apartamento = квартира</w:t>
      </w:r>
    </w:p>
    <w:p w:rsidR="00B12B63" w:rsidRDefault="00B12B63" w:rsidP="00CC15ED">
      <w:r>
        <w:t>apetito = аппетит</w:t>
      </w:r>
    </w:p>
    <w:p w:rsidR="00B12B63" w:rsidRDefault="00B12B63" w:rsidP="00CC15ED">
      <w:r>
        <w:t>araneo = паук</w:t>
      </w:r>
    </w:p>
    <w:p w:rsidR="00B12B63" w:rsidRDefault="00B12B63" w:rsidP="00CC15ED">
      <w:r>
        <w:t>arko = дуга</w:t>
      </w:r>
    </w:p>
    <w:p w:rsidR="00B12B63" w:rsidRDefault="00B12B63" w:rsidP="00CC15ED">
      <w:r>
        <w:t>asocio = ассоциация</w:t>
      </w:r>
    </w:p>
    <w:p w:rsidR="00B12B63" w:rsidRDefault="00B12B63" w:rsidP="00CC15ED">
      <w:r>
        <w:t>aŭtomobilo = автомобиль</w:t>
      </w:r>
    </w:p>
    <w:p w:rsidR="00B12B63" w:rsidRDefault="00B12B63" w:rsidP="00CC15ED">
      <w:r>
        <w:t>aŭtoritato = авторитет</w:t>
      </w:r>
    </w:p>
    <w:p w:rsidR="00B12B63" w:rsidRDefault="00B12B63" w:rsidP="00CC15ED">
      <w:r>
        <w:t>avenuo = широкая улица</w:t>
      </w:r>
    </w:p>
    <w:p w:rsidR="00B12B63" w:rsidRDefault="00B12B63" w:rsidP="00CC15ED">
      <w:r>
        <w:t>apoteko = аптека</w:t>
      </w:r>
    </w:p>
    <w:p w:rsidR="00B12B63" w:rsidRDefault="00B12B63" w:rsidP="00CC15ED">
      <w:r>
        <w:t>aŭto = автомобиль</w:t>
      </w:r>
    </w:p>
    <w:p w:rsidR="00B12B63" w:rsidRDefault="00B12B63" w:rsidP="00CC15ED">
      <w:r>
        <w:t>aviadilo = летательный аппарат</w:t>
      </w:r>
    </w:p>
    <w:p w:rsidR="00B12B63" w:rsidRDefault="00B12B63" w:rsidP="000B1DF4">
      <w:r>
        <w:t>adverbo = наречие</w:t>
      </w:r>
    </w:p>
    <w:p w:rsidR="00B12B63" w:rsidRDefault="00B12B63" w:rsidP="000B1DF4">
      <w:r>
        <w:t>agento = агент</w:t>
      </w:r>
    </w:p>
    <w:p w:rsidR="00B12B63" w:rsidRDefault="00B12B63" w:rsidP="000B1DF4">
      <w:r>
        <w:t>ajlo = чеснок</w:t>
      </w:r>
    </w:p>
    <w:p w:rsidR="00B12B63" w:rsidRDefault="00B12B63" w:rsidP="000B1DF4">
      <w:r>
        <w:t>akademio = академия</w:t>
      </w:r>
    </w:p>
    <w:p w:rsidR="00B12B63" w:rsidRDefault="00B12B63" w:rsidP="000B1DF4">
      <w:r>
        <w:t>akcento = ударение</w:t>
      </w:r>
    </w:p>
    <w:p w:rsidR="00B12B63" w:rsidRDefault="00B12B63" w:rsidP="000B1DF4">
      <w:r>
        <w:t>akordo = согласованность</w:t>
      </w:r>
    </w:p>
    <w:p w:rsidR="00B12B63" w:rsidRDefault="00B12B63" w:rsidP="000B1DF4">
      <w:r>
        <w:t>akso = ось</w:t>
      </w:r>
    </w:p>
    <w:p w:rsidR="00B12B63" w:rsidRPr="00105326" w:rsidRDefault="00B12B63" w:rsidP="000B1DF4">
      <w:r>
        <w:t>akto = акт</w:t>
      </w:r>
    </w:p>
    <w:p w:rsidR="00B12B63" w:rsidRDefault="00B12B63" w:rsidP="000B1DF4">
      <w:r>
        <w:t>aktoro = актёр</w:t>
      </w:r>
    </w:p>
    <w:p w:rsidR="00B12B63" w:rsidRPr="00BB760C" w:rsidRDefault="00B12B63" w:rsidP="000B1DF4">
      <w:r w:rsidRPr="00BB760C">
        <w:t xml:space="preserve">abrikoto </w:t>
      </w:r>
      <w:r>
        <w:t>= абрикос</w:t>
      </w:r>
    </w:p>
    <w:p w:rsidR="00B12B63" w:rsidRPr="00BB760C" w:rsidRDefault="00B12B63" w:rsidP="000B1DF4">
      <w:r w:rsidRPr="00BB760C">
        <w:t xml:space="preserve">Afriko </w:t>
      </w:r>
      <w:r>
        <w:t>= Африка</w:t>
      </w:r>
    </w:p>
    <w:p w:rsidR="00B12B63" w:rsidRDefault="00B12B63" w:rsidP="000B1DF4">
      <w:r w:rsidRPr="00BB760C">
        <w:t xml:space="preserve">akcio </w:t>
      </w:r>
      <w:r>
        <w:t>= акция</w:t>
      </w:r>
    </w:p>
    <w:p w:rsidR="00B12B63" w:rsidRDefault="00B12B63" w:rsidP="000B1DF4">
      <w:r w:rsidRPr="00BB760C">
        <w:t xml:space="preserve">akno </w:t>
      </w:r>
      <w:r>
        <w:t>=</w:t>
      </w:r>
      <w:r w:rsidRPr="00BB760C">
        <w:t xml:space="preserve"> </w:t>
      </w:r>
      <w:r>
        <w:t>прыщ</w:t>
      </w:r>
    </w:p>
    <w:p w:rsidR="00B12B63" w:rsidRDefault="00B12B63" w:rsidP="000B1DF4">
      <w:r w:rsidRPr="00BB760C">
        <w:t xml:space="preserve">akrido </w:t>
      </w:r>
      <w:r>
        <w:t>= саранча</w:t>
      </w:r>
    </w:p>
    <w:p w:rsidR="00B12B63" w:rsidRDefault="00B12B63" w:rsidP="00A62351">
      <w:r>
        <w:t>alarmo = тревога</w:t>
      </w:r>
    </w:p>
    <w:p w:rsidR="00B12B63" w:rsidRDefault="00B12B63" w:rsidP="00A62351">
      <w:r>
        <w:t>alaŭdo = жаворонок</w:t>
      </w:r>
    </w:p>
    <w:p w:rsidR="00B12B63" w:rsidRDefault="00B12B63" w:rsidP="00A62351">
      <w:r>
        <w:t>aleo = аллея</w:t>
      </w:r>
    </w:p>
    <w:p w:rsidR="00B12B63" w:rsidRDefault="00B12B63" w:rsidP="00A62351">
      <w:r>
        <w:t>alfabeto = алфавит</w:t>
      </w:r>
    </w:p>
    <w:p w:rsidR="00B12B63" w:rsidRDefault="00B12B63" w:rsidP="00A62351">
      <w:r>
        <w:t>amatoro = любитель</w:t>
      </w:r>
    </w:p>
    <w:p w:rsidR="00B12B63" w:rsidRDefault="00B12B63" w:rsidP="00A62351">
      <w:r>
        <w:t>anekdoto = анекдот</w:t>
      </w:r>
    </w:p>
    <w:p w:rsidR="00B12B63" w:rsidRDefault="00B12B63" w:rsidP="00A62351">
      <w:r>
        <w:t>ansero = гусь</w:t>
      </w:r>
    </w:p>
    <w:p w:rsidR="00B12B63" w:rsidRDefault="00B12B63" w:rsidP="00A62351">
      <w:r>
        <w:t>apro = дикий кабан</w:t>
      </w:r>
    </w:p>
    <w:p w:rsidR="00B12B63" w:rsidRDefault="00B12B63" w:rsidP="00A62351">
      <w:r w:rsidRPr="000E0D5E">
        <w:t xml:space="preserve">algo </w:t>
      </w:r>
      <w:r>
        <w:t>= водоросль</w:t>
      </w:r>
    </w:p>
    <w:p w:rsidR="00B12B63" w:rsidRDefault="00B12B63" w:rsidP="00A62351">
      <w:r w:rsidRPr="000E0D5E">
        <w:t xml:space="preserve">aluminio </w:t>
      </w:r>
      <w:r>
        <w:t>= алюминий</w:t>
      </w:r>
    </w:p>
    <w:p w:rsidR="00B12B63" w:rsidRDefault="00B12B63" w:rsidP="00A62351">
      <w:r w:rsidRPr="000E0D5E">
        <w:t xml:space="preserve">ambasado </w:t>
      </w:r>
      <w:r>
        <w:t>= посольство</w:t>
      </w:r>
    </w:p>
    <w:p w:rsidR="00B12B63" w:rsidRDefault="00B12B63" w:rsidP="00A62351">
      <w:r w:rsidRPr="000E0D5E">
        <w:t xml:space="preserve">ambasadoro </w:t>
      </w:r>
      <w:r>
        <w:t>= посол</w:t>
      </w:r>
    </w:p>
    <w:p w:rsidR="00B12B63" w:rsidRDefault="00B12B63" w:rsidP="00A62351">
      <w:r w:rsidRPr="000E0D5E">
        <w:t xml:space="preserve">Ameriko </w:t>
      </w:r>
      <w:r>
        <w:t>=</w:t>
      </w:r>
      <w:r w:rsidRPr="000E0D5E">
        <w:t xml:space="preserve"> </w:t>
      </w:r>
      <w:r>
        <w:t>Америка</w:t>
      </w:r>
    </w:p>
    <w:p w:rsidR="00B12B63" w:rsidRDefault="00B12B63" w:rsidP="00A62351">
      <w:r w:rsidRPr="000E0D5E">
        <w:t xml:space="preserve">ampolo </w:t>
      </w:r>
      <w:r>
        <w:t>= ампула</w:t>
      </w:r>
    </w:p>
    <w:p w:rsidR="00B12B63" w:rsidRDefault="00B12B63" w:rsidP="00A62351">
      <w:r w:rsidRPr="000E0D5E">
        <w:t xml:space="preserve">angilo </w:t>
      </w:r>
      <w:r>
        <w:t>= угорь</w:t>
      </w:r>
    </w:p>
    <w:p w:rsidR="00B12B63" w:rsidRDefault="00B12B63" w:rsidP="00A62351">
      <w:r w:rsidRPr="000E0D5E">
        <w:t xml:space="preserve">aperturo </w:t>
      </w:r>
      <w:r>
        <w:t>= отверстие</w:t>
      </w:r>
    </w:p>
    <w:p w:rsidR="00B12B63" w:rsidRDefault="00B12B63" w:rsidP="00A62351">
      <w:r w:rsidRPr="000E0D5E">
        <w:t xml:space="preserve">apostolo </w:t>
      </w:r>
      <w:r>
        <w:t>= апостол</w:t>
      </w:r>
    </w:p>
    <w:p w:rsidR="00B12B63" w:rsidRDefault="00B12B63" w:rsidP="00666790">
      <w:r>
        <w:t>arterio = артерия</w:t>
      </w:r>
    </w:p>
    <w:p w:rsidR="00B12B63" w:rsidRDefault="00B12B63" w:rsidP="00666790">
      <w:r>
        <w:t>artiko = сустав</w:t>
      </w:r>
    </w:p>
    <w:p w:rsidR="00B12B63" w:rsidRDefault="00B12B63" w:rsidP="00666790">
      <w:r>
        <w:t>asfalto = асфальт</w:t>
      </w:r>
    </w:p>
    <w:p w:rsidR="00B12B63" w:rsidRDefault="00B12B63" w:rsidP="00666790">
      <w:r>
        <w:t>atomo = атом</w:t>
      </w:r>
    </w:p>
    <w:p w:rsidR="00B12B63" w:rsidRDefault="00B12B63" w:rsidP="00666790">
      <w:r>
        <w:t>aŭtoro = автор</w:t>
      </w:r>
    </w:p>
    <w:p w:rsidR="00B12B63" w:rsidRDefault="00B12B63" w:rsidP="00666790">
      <w:r>
        <w:t>avantaĝo = преимущество</w:t>
      </w:r>
    </w:p>
    <w:p w:rsidR="00B12B63" w:rsidRDefault="00B12B63" w:rsidP="00666790">
      <w:r w:rsidRPr="009C32EA">
        <w:t xml:space="preserve">asembleo </w:t>
      </w:r>
      <w:r>
        <w:t>= ассамблея</w:t>
      </w:r>
    </w:p>
    <w:p w:rsidR="00B12B63" w:rsidRPr="009C32EA" w:rsidRDefault="00B12B63" w:rsidP="00666790">
      <w:r w:rsidRPr="009C32EA">
        <w:t xml:space="preserve">Atlantiko </w:t>
      </w:r>
      <w:r>
        <w:t>=</w:t>
      </w:r>
      <w:r w:rsidRPr="009C32EA">
        <w:t xml:space="preserve"> </w:t>
      </w:r>
      <w:r>
        <w:t>Атлантический океан</w:t>
      </w:r>
    </w:p>
    <w:p w:rsidR="00B12B63" w:rsidRDefault="00B12B63" w:rsidP="00666790">
      <w:r w:rsidRPr="009C32EA">
        <w:t xml:space="preserve">Aŭstralio </w:t>
      </w:r>
      <w:r>
        <w:t>= Австралия</w:t>
      </w:r>
    </w:p>
    <w:p w:rsidR="00B12B63" w:rsidRDefault="00B12B63" w:rsidP="00666790">
      <w:r w:rsidRPr="009C32EA">
        <w:t xml:space="preserve">Azio </w:t>
      </w:r>
      <w:r>
        <w:t>= Азия</w:t>
      </w:r>
    </w:p>
    <w:p w:rsidR="00B12B63" w:rsidRDefault="00B12B63" w:rsidP="00666790">
      <w:r w:rsidRPr="009C32EA">
        <w:t xml:space="preserve">aveno </w:t>
      </w:r>
      <w:r>
        <w:t>= овёс</w:t>
      </w:r>
    </w:p>
    <w:p w:rsidR="00B12B63" w:rsidRDefault="00B12B63" w:rsidP="00646621">
      <w:r>
        <w:t>adekvata = адекватный</w:t>
      </w:r>
    </w:p>
    <w:p w:rsidR="00B12B63" w:rsidRDefault="00B12B63" w:rsidP="00646621">
      <w:r>
        <w:t>aboni = выписывать</w:t>
      </w:r>
    </w:p>
    <w:p w:rsidR="00B12B63" w:rsidRDefault="00B12B63" w:rsidP="00646621">
      <w:r>
        <w:t>absoluta = абсолютный</w:t>
      </w:r>
    </w:p>
    <w:p w:rsidR="00B12B63" w:rsidRDefault="00B12B63" w:rsidP="00646621">
      <w:r>
        <w:t>abunda = изобильный</w:t>
      </w:r>
    </w:p>
    <w:p w:rsidR="00B12B63" w:rsidRDefault="00B12B63" w:rsidP="00646621">
      <w:r>
        <w:t>acida = кислый</w:t>
      </w:r>
    </w:p>
    <w:p w:rsidR="00B12B63" w:rsidRDefault="00B12B63" w:rsidP="00646621">
      <w:r>
        <w:t>aĉeti = купить</w:t>
      </w:r>
    </w:p>
    <w:p w:rsidR="00B12B63" w:rsidRDefault="00B12B63" w:rsidP="00646621">
      <w:r>
        <w:t>adepto = последователь</w:t>
      </w:r>
    </w:p>
    <w:p w:rsidR="00B12B63" w:rsidRDefault="00B12B63" w:rsidP="00646621">
      <w:r>
        <w:t>adiaŭ = прощайте</w:t>
      </w:r>
    </w:p>
    <w:p w:rsidR="00B12B63" w:rsidRDefault="00B12B63" w:rsidP="00646621">
      <w:r>
        <w:t>admiri = восхищаться</w:t>
      </w:r>
    </w:p>
    <w:p w:rsidR="00B12B63" w:rsidRDefault="00B12B63" w:rsidP="00646621">
      <w:r>
        <w:t>adreso = адрес</w:t>
      </w:r>
    </w:p>
    <w:p w:rsidR="00B12B63" w:rsidRPr="00C96C6F" w:rsidRDefault="00B12B63" w:rsidP="00646621">
      <w:r w:rsidRPr="00C96C6F">
        <w:rPr>
          <w:lang w:val="en-US"/>
        </w:rPr>
        <w:t>abio</w:t>
      </w:r>
      <w:r w:rsidRPr="00C96C6F">
        <w:t xml:space="preserve"> = </w:t>
      </w:r>
      <w:r>
        <w:t>ель</w:t>
      </w:r>
      <w:r w:rsidRPr="00C96C6F">
        <w:t xml:space="preserve"> </w:t>
      </w:r>
    </w:p>
    <w:p w:rsidR="00B12B63" w:rsidRPr="00C96C6F" w:rsidRDefault="00B12B63" w:rsidP="00646621">
      <w:r w:rsidRPr="00C96C6F">
        <w:rPr>
          <w:lang w:val="en-US"/>
        </w:rPr>
        <w:t>a</w:t>
      </w:r>
      <w:r w:rsidRPr="00C96C6F">
        <w:t>ĉ</w:t>
      </w:r>
      <w:r w:rsidRPr="00C96C6F">
        <w:rPr>
          <w:lang w:val="en-US"/>
        </w:rPr>
        <w:t>igi</w:t>
      </w:r>
      <w:r w:rsidRPr="00C96C6F">
        <w:t xml:space="preserve"> = </w:t>
      </w:r>
      <w:r>
        <w:t>ухудшать</w:t>
      </w:r>
    </w:p>
    <w:bookmarkStart w:id="0" w:name="adiauxi"/>
    <w:p w:rsidR="00B12B63" w:rsidRPr="00184FF5" w:rsidRDefault="00B12B63" w:rsidP="00646621">
      <w:r>
        <w:fldChar w:fldCharType="begin"/>
      </w:r>
      <w:r>
        <w:instrText xml:space="preserve"> HYPERLINK "http://purl.oclc.org/NET/voko/revo/art/adiaux.html" \l "adiaux.0i" \t "revo" </w:instrText>
      </w:r>
      <w:r>
        <w:fldChar w:fldCharType="separate"/>
      </w:r>
      <w:r w:rsidRPr="00184FF5">
        <w:t>adia</w:t>
      </w:r>
      <w:r>
        <w:t>ŭ</w:t>
      </w:r>
      <w:r w:rsidRPr="00184FF5">
        <w:t>i</w:t>
      </w:r>
      <w:r>
        <w:fldChar w:fldCharType="end"/>
      </w:r>
      <w:bookmarkEnd w:id="0"/>
      <w:r w:rsidRPr="00184FF5">
        <w:t xml:space="preserve"> </w:t>
      </w:r>
      <w:r>
        <w:t>= прощаться</w:t>
      </w:r>
      <w:r w:rsidRPr="00184FF5">
        <w:t xml:space="preserve"> </w:t>
      </w:r>
    </w:p>
    <w:p w:rsidR="00B12B63" w:rsidRDefault="00B12B63" w:rsidP="00B43BF1">
      <w:r>
        <w:t>aero = воздух</w:t>
      </w:r>
    </w:p>
    <w:p w:rsidR="00B12B63" w:rsidRDefault="00B12B63" w:rsidP="00B43BF1">
      <w:r>
        <w:t>afabla = любезный</w:t>
      </w:r>
    </w:p>
    <w:p w:rsidR="00B12B63" w:rsidRPr="00B43BF1" w:rsidRDefault="00B12B63" w:rsidP="00B43BF1">
      <w:r>
        <w:t>afero = дело</w:t>
      </w:r>
    </w:p>
    <w:p w:rsidR="00B12B63" w:rsidRPr="00B43BF1" w:rsidRDefault="00B12B63" w:rsidP="00B43BF1">
      <w:r>
        <w:t>agi = действовать</w:t>
      </w:r>
    </w:p>
    <w:p w:rsidR="00B12B63" w:rsidRDefault="00B12B63" w:rsidP="00B43BF1">
      <w:r>
        <w:t>agnoski = признать</w:t>
      </w:r>
    </w:p>
    <w:p w:rsidR="00B12B63" w:rsidRDefault="00B12B63" w:rsidP="00B43BF1">
      <w:r>
        <w:t>agordo = настройка</w:t>
      </w:r>
    </w:p>
    <w:p w:rsidR="00B12B63" w:rsidRDefault="00B12B63" w:rsidP="00B43BF1">
      <w:r>
        <w:t>agrabla = приятный</w:t>
      </w:r>
    </w:p>
    <w:p w:rsidR="00B12B63" w:rsidRDefault="00B12B63" w:rsidP="00B43BF1">
      <w:r>
        <w:t>agrikulturo = сельское хозяйство</w:t>
      </w:r>
    </w:p>
    <w:p w:rsidR="00B12B63" w:rsidRPr="00B43BF1" w:rsidRDefault="00B12B63" w:rsidP="00B43BF1">
      <w:r>
        <w:t>aĝo = возраст</w:t>
      </w:r>
    </w:p>
    <w:p w:rsidR="00B12B63" w:rsidRPr="00B43BF1" w:rsidRDefault="00B12B63" w:rsidP="00B43BF1">
      <w:r>
        <w:rPr>
          <w:lang w:val="en-US"/>
        </w:rPr>
        <w:t>a</w:t>
      </w:r>
      <w:r w:rsidRPr="002E6A0A">
        <w:rPr>
          <w:lang w:val="en-US"/>
        </w:rPr>
        <w:t>fi</w:t>
      </w:r>
      <w:r w:rsidRPr="00B43BF1">
        <w:t>ŝ</w:t>
      </w:r>
      <w:r w:rsidRPr="002E6A0A">
        <w:rPr>
          <w:lang w:val="en-US"/>
        </w:rPr>
        <w:t>o</w:t>
      </w:r>
      <w:r w:rsidRPr="00B43BF1">
        <w:t xml:space="preserve"> = </w:t>
      </w:r>
      <w:r>
        <w:t>афиша</w:t>
      </w:r>
    </w:p>
    <w:p w:rsidR="00B12B63" w:rsidRPr="00B43BF1" w:rsidRDefault="00B12B63" w:rsidP="00B43BF1">
      <w:r w:rsidRPr="002E6A0A">
        <w:rPr>
          <w:lang w:val="en-US"/>
        </w:rPr>
        <w:t>aflikti</w:t>
      </w:r>
      <w:r w:rsidRPr="00B43BF1">
        <w:t xml:space="preserve"> = </w:t>
      </w:r>
      <w:r>
        <w:t>огорчать</w:t>
      </w:r>
    </w:p>
    <w:p w:rsidR="00B12B63" w:rsidRPr="001B01D6" w:rsidRDefault="00B12B63" w:rsidP="00B43BF1">
      <w:r w:rsidRPr="002E6A0A">
        <w:rPr>
          <w:lang w:val="en-US"/>
        </w:rPr>
        <w:t>aglo</w:t>
      </w:r>
      <w:r w:rsidRPr="001B01D6">
        <w:t xml:space="preserve"> = </w:t>
      </w:r>
      <w:r>
        <w:t>орёл</w:t>
      </w:r>
    </w:p>
    <w:p w:rsidR="00B12B63" w:rsidRDefault="00B12B63" w:rsidP="001B01D6">
      <w:r>
        <w:t>ajn = бы ни</w:t>
      </w:r>
    </w:p>
    <w:p w:rsidR="00B12B63" w:rsidRDefault="00B12B63" w:rsidP="001B01D6">
      <w:r>
        <w:t>akcepti = принимать</w:t>
      </w:r>
    </w:p>
    <w:p w:rsidR="00B12B63" w:rsidRDefault="00B12B63" w:rsidP="001B01D6">
      <w:r>
        <w:t>akcidento = несчастный случай</w:t>
      </w:r>
    </w:p>
    <w:p w:rsidR="00B12B63" w:rsidRDefault="00B12B63" w:rsidP="001B01D6">
      <w:r>
        <w:t>akiri = приобретать</w:t>
      </w:r>
    </w:p>
    <w:p w:rsidR="00B12B63" w:rsidRDefault="00B12B63" w:rsidP="001B01D6">
      <w:r>
        <w:t>akompani = провожать</w:t>
      </w:r>
    </w:p>
    <w:p w:rsidR="00B12B63" w:rsidRDefault="00B12B63" w:rsidP="001B01D6">
      <w:r>
        <w:t>akra = острый</w:t>
      </w:r>
    </w:p>
    <w:p w:rsidR="00B12B63" w:rsidRDefault="00B12B63" w:rsidP="001B01D6">
      <w:r>
        <w:t>aktiva = активный</w:t>
      </w:r>
    </w:p>
    <w:p w:rsidR="00B12B63" w:rsidRDefault="00B12B63" w:rsidP="001B01D6">
      <w:r>
        <w:t>aktuala = актуальный</w:t>
      </w:r>
    </w:p>
    <w:p w:rsidR="00B12B63" w:rsidRDefault="00B12B63" w:rsidP="001B01D6">
      <w:r>
        <w:t>akvo = вода</w:t>
      </w:r>
    </w:p>
    <w:p w:rsidR="00B12B63" w:rsidRPr="00C94657" w:rsidRDefault="00B12B63" w:rsidP="001B01D6">
      <w:r w:rsidRPr="009843E4">
        <w:t>ajlo</w:t>
      </w:r>
      <w:r>
        <w:t xml:space="preserve"> = чеснок </w:t>
      </w:r>
      <w:r>
        <w:br/>
        <w:t>a</w:t>
      </w:r>
      <w:r w:rsidRPr="009843E4">
        <w:t>kademio</w:t>
      </w:r>
      <w:r>
        <w:t xml:space="preserve"> = академия</w:t>
      </w:r>
    </w:p>
    <w:p w:rsidR="00B12B63" w:rsidRDefault="00B12B63" w:rsidP="003066C2">
      <w:r>
        <w:t>al = к</w:t>
      </w:r>
    </w:p>
    <w:p w:rsidR="00B12B63" w:rsidRDefault="00B12B63" w:rsidP="003066C2">
      <w:r>
        <w:t>alia = другой</w:t>
      </w:r>
    </w:p>
    <w:p w:rsidR="00B12B63" w:rsidRDefault="00B12B63" w:rsidP="003066C2">
      <w:r>
        <w:t>almanako = альманах</w:t>
      </w:r>
    </w:p>
    <w:p w:rsidR="00B12B63" w:rsidRDefault="00B12B63" w:rsidP="003066C2">
      <w:r>
        <w:t>almenaŭ = по крайней мере</w:t>
      </w:r>
    </w:p>
    <w:p w:rsidR="00B12B63" w:rsidRDefault="00B12B63" w:rsidP="003066C2">
      <w:r>
        <w:t>alta = высокий</w:t>
      </w:r>
    </w:p>
    <w:p w:rsidR="00B12B63" w:rsidRDefault="00B12B63" w:rsidP="003066C2">
      <w:r>
        <w:t>alumeto = спичка</w:t>
      </w:r>
    </w:p>
    <w:p w:rsidR="00B12B63" w:rsidRDefault="00B12B63" w:rsidP="00DE4CC3">
      <w:r>
        <w:t>amara = горький</w:t>
      </w:r>
    </w:p>
    <w:p w:rsidR="00B12B63" w:rsidRDefault="00B12B63" w:rsidP="00DE4CC3">
      <w:r>
        <w:t>ami = любить</w:t>
      </w:r>
    </w:p>
    <w:p w:rsidR="00B12B63" w:rsidRDefault="00B12B63" w:rsidP="00DE4CC3">
      <w:r>
        <w:t>amaso = куча</w:t>
      </w:r>
    </w:p>
    <w:p w:rsidR="00B12B63" w:rsidRDefault="00B12B63" w:rsidP="00DE4CC3">
      <w:r>
        <w:t>ambaŭ = оба</w:t>
      </w:r>
    </w:p>
    <w:p w:rsidR="00B12B63" w:rsidRDefault="00B12B63" w:rsidP="00DE4CC3">
      <w:r>
        <w:t>amiko = друг</w:t>
      </w:r>
    </w:p>
    <w:p w:rsidR="00B12B63" w:rsidRDefault="00B12B63" w:rsidP="00DE4CC3">
      <w:r>
        <w:t>amuzi = развлекать</w:t>
      </w:r>
    </w:p>
    <w:p w:rsidR="00B12B63" w:rsidRDefault="00B12B63" w:rsidP="00124820">
      <w:r>
        <w:t>analizi = анализировать</w:t>
      </w:r>
    </w:p>
    <w:p w:rsidR="00B12B63" w:rsidRDefault="00B12B63" w:rsidP="00124820">
      <w:r>
        <w:t>ananaso = ананас</w:t>
      </w:r>
    </w:p>
    <w:p w:rsidR="00B12B63" w:rsidRDefault="00B12B63" w:rsidP="00124820">
      <w:r>
        <w:t>angulo = угол</w:t>
      </w:r>
    </w:p>
    <w:p w:rsidR="00B12B63" w:rsidRDefault="00B12B63" w:rsidP="00124820">
      <w:r>
        <w:t>animo = душа</w:t>
      </w:r>
    </w:p>
    <w:p w:rsidR="00B12B63" w:rsidRDefault="00B12B63" w:rsidP="00124820">
      <w:r>
        <w:t>ankaŭ = также</w:t>
      </w:r>
    </w:p>
    <w:p w:rsidR="00B12B63" w:rsidRDefault="00B12B63" w:rsidP="00124820">
      <w:r>
        <w:t>ankoraŭ = ещё</w:t>
      </w:r>
    </w:p>
    <w:p w:rsidR="00B12B63" w:rsidRDefault="00B12B63" w:rsidP="00124820">
      <w:r>
        <w:t>anonci = объявлять</w:t>
      </w:r>
    </w:p>
    <w:p w:rsidR="00B12B63" w:rsidRDefault="00B12B63" w:rsidP="00124820">
      <w:r>
        <w:t>anstataŭ = вместо</w:t>
      </w:r>
    </w:p>
    <w:p w:rsidR="00B12B63" w:rsidRDefault="00B12B63" w:rsidP="00124820">
      <w:r>
        <w:t>antaŭ = перед</w:t>
      </w:r>
    </w:p>
    <w:p w:rsidR="00B12B63" w:rsidRDefault="00B12B63" w:rsidP="00677496">
      <w:r>
        <w:t>antikva = древний</w:t>
      </w:r>
    </w:p>
    <w:p w:rsidR="00B12B63" w:rsidRDefault="00B12B63" w:rsidP="009E12EA">
      <w:r>
        <w:t>anticipi = предвосхищать</w:t>
      </w:r>
    </w:p>
    <w:p w:rsidR="00B12B63" w:rsidRDefault="00B12B63" w:rsidP="00C11C90">
      <w:r>
        <w:t>aparato = аппарат</w:t>
      </w:r>
    </w:p>
    <w:p w:rsidR="00B12B63" w:rsidRDefault="00B12B63" w:rsidP="00C11C90">
      <w:r>
        <w:t>aparta = отдельный</w:t>
      </w:r>
    </w:p>
    <w:p w:rsidR="00B12B63" w:rsidRDefault="00B12B63" w:rsidP="00C11C90">
      <w:r>
        <w:t>aparteni = принадлежать</w:t>
      </w:r>
    </w:p>
    <w:p w:rsidR="00B12B63" w:rsidRDefault="00B12B63" w:rsidP="00C11C90">
      <w:r>
        <w:t>apenaŭ = едва</w:t>
      </w:r>
    </w:p>
    <w:p w:rsidR="00B12B63" w:rsidRDefault="00B12B63" w:rsidP="00C11C90">
      <w:r>
        <w:t>aperi = появляться</w:t>
      </w:r>
    </w:p>
    <w:p w:rsidR="00B12B63" w:rsidRDefault="00B12B63" w:rsidP="00C11C90">
      <w:r>
        <w:t>apogi = поддерживать</w:t>
      </w:r>
    </w:p>
    <w:p w:rsidR="00B12B63" w:rsidRDefault="00B12B63" w:rsidP="00C11C90">
      <w:r>
        <w:t>aprobi = одобрить</w:t>
      </w:r>
    </w:p>
    <w:p w:rsidR="00B12B63" w:rsidRDefault="00B12B63" w:rsidP="00C11C90">
      <w:r>
        <w:t>apud = около</w:t>
      </w:r>
    </w:p>
    <w:p w:rsidR="00B12B63" w:rsidRDefault="00B12B63" w:rsidP="00C11C90">
      <w:r w:rsidRPr="00614F28">
        <w:t>apetito</w:t>
      </w:r>
      <w:r>
        <w:t xml:space="preserve"> = аппетит</w:t>
      </w:r>
      <w:r>
        <w:br/>
      </w:r>
      <w:r w:rsidRPr="00614F28">
        <w:t>aplaŭdi</w:t>
      </w:r>
      <w:r w:rsidRPr="00F15A4D">
        <w:t xml:space="preserve"> </w:t>
      </w:r>
      <w:r>
        <w:t>= аплодировать</w:t>
      </w:r>
    </w:p>
    <w:p w:rsidR="00B12B63" w:rsidRDefault="00B12B63" w:rsidP="00EC4E31">
      <w:r>
        <w:t>aranĝi = налаживать</w:t>
      </w:r>
    </w:p>
    <w:p w:rsidR="00B12B63" w:rsidRDefault="00B12B63" w:rsidP="00EC4E31">
      <w:r>
        <w:t>arbo = дерево</w:t>
      </w:r>
    </w:p>
    <w:p w:rsidR="00B12B63" w:rsidRDefault="00B12B63" w:rsidP="00EC4E31">
      <w:r>
        <w:t>arbusto = куст</w:t>
      </w:r>
    </w:p>
    <w:p w:rsidR="00B12B63" w:rsidRDefault="00B12B63" w:rsidP="00EC4E31">
      <w:r>
        <w:t>arĝento = серебро</w:t>
      </w:r>
    </w:p>
    <w:p w:rsidR="00B12B63" w:rsidRDefault="00B12B63" w:rsidP="00EC4E31">
      <w:r>
        <w:t>armi = вооружать</w:t>
      </w:r>
    </w:p>
    <w:p w:rsidR="00B12B63" w:rsidRDefault="00B12B63" w:rsidP="00EC4E31">
      <w:r>
        <w:t>armeo = армия</w:t>
      </w:r>
    </w:p>
    <w:p w:rsidR="00B12B63" w:rsidRDefault="00B12B63" w:rsidP="00EC4E31">
      <w:r>
        <w:t>arto = искусство</w:t>
      </w:r>
    </w:p>
    <w:p w:rsidR="00B12B63" w:rsidRDefault="00B12B63" w:rsidP="00EC4E31">
      <w:r>
        <w:t>artikolo = статья</w:t>
      </w:r>
    </w:p>
    <w:p w:rsidR="00B12B63" w:rsidRDefault="00B12B63" w:rsidP="00A84B82">
      <w:r>
        <w:t>aspekti = выглядеть</w:t>
      </w:r>
    </w:p>
    <w:p w:rsidR="00B12B63" w:rsidRDefault="00B12B63" w:rsidP="00A84B82">
      <w:r>
        <w:t>aspiri = испытывать вожделение</w:t>
      </w:r>
    </w:p>
    <w:p w:rsidR="00B12B63" w:rsidRDefault="00B12B63" w:rsidP="00AF2CD6">
      <w:r>
        <w:t>artifiko = уловка</w:t>
      </w:r>
    </w:p>
    <w:p w:rsidR="00B12B63" w:rsidRDefault="00B12B63" w:rsidP="002834D8">
      <w:r>
        <w:t>ataki = атаковать</w:t>
      </w:r>
    </w:p>
    <w:p w:rsidR="00B12B63" w:rsidRDefault="00B12B63" w:rsidP="002834D8">
      <w:r>
        <w:t>atendi = ждать</w:t>
      </w:r>
    </w:p>
    <w:p w:rsidR="00B12B63" w:rsidRDefault="00B12B63" w:rsidP="002834D8">
      <w:r>
        <w:t>atenta = внимательный</w:t>
      </w:r>
    </w:p>
    <w:p w:rsidR="00B12B63" w:rsidRDefault="00B12B63" w:rsidP="002834D8">
      <w:r>
        <w:t>atesti = свидетельствовать</w:t>
      </w:r>
    </w:p>
    <w:p w:rsidR="00B12B63" w:rsidRDefault="00B12B63" w:rsidP="002834D8">
      <w:r>
        <w:t>atingi = достигать</w:t>
      </w:r>
    </w:p>
    <w:p w:rsidR="00B12B63" w:rsidRDefault="00B12B63" w:rsidP="002834D8">
      <w:r>
        <w:t>atmosfero = атмосфера</w:t>
      </w:r>
    </w:p>
    <w:p w:rsidR="00B12B63" w:rsidRPr="00E334D2" w:rsidRDefault="00B12B63" w:rsidP="00DE48DB">
      <w:r w:rsidRPr="00E334D2">
        <w:t>aŭtomobilo</w:t>
      </w:r>
      <w:r>
        <w:t xml:space="preserve"> = автомобиль</w:t>
      </w:r>
    </w:p>
    <w:p w:rsidR="00B12B63" w:rsidRDefault="00B12B63" w:rsidP="00DE48DB">
      <w:r>
        <w:t>aŭ = или</w:t>
      </w:r>
    </w:p>
    <w:p w:rsidR="00B12B63" w:rsidRDefault="00B12B63" w:rsidP="00DE48DB">
      <w:r>
        <w:t>aŭdi = слышать</w:t>
      </w:r>
    </w:p>
    <w:p w:rsidR="00B12B63" w:rsidRDefault="00B12B63" w:rsidP="00DE48DB">
      <w:r>
        <w:t>aŭgusto = август</w:t>
      </w:r>
    </w:p>
    <w:p w:rsidR="00B12B63" w:rsidRDefault="00B12B63" w:rsidP="00DE48DB">
      <w:r>
        <w:t>aŭroro = утренняя заря</w:t>
      </w:r>
    </w:p>
    <w:p w:rsidR="00B12B63" w:rsidRDefault="00B12B63" w:rsidP="00DE48DB">
      <w:r>
        <w:t>aŭskulti = слушать</w:t>
      </w:r>
    </w:p>
    <w:p w:rsidR="00B12B63" w:rsidRDefault="00B12B63" w:rsidP="00DE48DB">
      <w:r>
        <w:t>aŭtobuso = автобус</w:t>
      </w:r>
    </w:p>
    <w:p w:rsidR="00B12B63" w:rsidRDefault="00B12B63" w:rsidP="00DE48DB">
      <w:r>
        <w:t>aŭtografo = автограф</w:t>
      </w:r>
    </w:p>
    <w:p w:rsidR="00B12B63" w:rsidRDefault="00B12B63" w:rsidP="00DE48DB">
      <w:r>
        <w:t>aŭtomato = автомат</w:t>
      </w:r>
    </w:p>
    <w:p w:rsidR="00B12B63" w:rsidRDefault="00B12B63" w:rsidP="00DE48DB">
      <w:r>
        <w:t>aŭtuno = осень</w:t>
      </w:r>
    </w:p>
    <w:p w:rsidR="00B12B63" w:rsidRDefault="00B12B63" w:rsidP="009413A5">
      <w:r>
        <w:t>avara = скупой</w:t>
      </w:r>
    </w:p>
    <w:p w:rsidR="00B12B63" w:rsidRDefault="00B12B63" w:rsidP="009413A5">
      <w:r>
        <w:t>avo = дед</w:t>
      </w:r>
    </w:p>
    <w:p w:rsidR="00B12B63" w:rsidRDefault="00B12B63" w:rsidP="009413A5">
      <w:r>
        <w:t>aventuro = приключение</w:t>
      </w:r>
    </w:p>
    <w:p w:rsidR="00B12B63" w:rsidRDefault="00B12B63" w:rsidP="009413A5">
      <w:r w:rsidRPr="00A42476">
        <w:t>averti</w:t>
      </w:r>
      <w:r>
        <w:t xml:space="preserve"> = предупреждать</w:t>
      </w:r>
      <w:r w:rsidRPr="00A42476">
        <w:t xml:space="preserve"> </w:t>
      </w:r>
    </w:p>
    <w:p w:rsidR="00B12B63" w:rsidRDefault="00B12B63" w:rsidP="009413A5">
      <w:r>
        <w:t>aviado = авиация</w:t>
      </w:r>
    </w:p>
    <w:p w:rsidR="00B12B63" w:rsidRDefault="00B12B63" w:rsidP="009413A5">
      <w:r>
        <w:t>azeno = осёл</w:t>
      </w:r>
    </w:p>
    <w:p w:rsidR="00B12B63" w:rsidRDefault="00B12B63" w:rsidP="00E73F76">
      <w:r>
        <w:t>abrupta = неприятно резкий</w:t>
      </w:r>
    </w:p>
    <w:p w:rsidR="00B12B63" w:rsidRDefault="00B12B63" w:rsidP="00E73F76">
      <w:r>
        <w:t>absurda = абсурдный</w:t>
      </w:r>
    </w:p>
    <w:p w:rsidR="00B12B63" w:rsidRPr="00063368" w:rsidRDefault="00B12B63" w:rsidP="00E73F76">
      <w:r w:rsidRPr="004A45EA">
        <w:t>aktiva</w:t>
      </w:r>
      <w:r>
        <w:t xml:space="preserve"> = активный</w:t>
      </w:r>
    </w:p>
    <w:p w:rsidR="00B12B63" w:rsidRPr="00063368" w:rsidRDefault="00B12B63" w:rsidP="00E73F76">
      <w:r w:rsidRPr="00063368">
        <w:t>aktuala</w:t>
      </w:r>
      <w:r>
        <w:t xml:space="preserve"> = актуальный</w:t>
      </w:r>
    </w:p>
    <w:p w:rsidR="00B12B63" w:rsidRPr="00063368" w:rsidRDefault="00B12B63" w:rsidP="00E73F76">
      <w:r w:rsidRPr="00063368">
        <w:t>amara</w:t>
      </w:r>
      <w:r>
        <w:t xml:space="preserve"> = го</w:t>
      </w:r>
      <w:r w:rsidRPr="00063368">
        <w:t>рький</w:t>
      </w:r>
    </w:p>
    <w:p w:rsidR="00B12B63" w:rsidRDefault="00B12B63" w:rsidP="00E73F76">
      <w:r>
        <w:t>arbitra = произвольный</w:t>
      </w:r>
    </w:p>
    <w:p w:rsidR="00B12B63" w:rsidRPr="00063368" w:rsidRDefault="00B12B63" w:rsidP="00E73F76">
      <w:r w:rsidRPr="00063368">
        <w:t>aŭdaca</w:t>
      </w:r>
      <w:r>
        <w:t xml:space="preserve"> = отва</w:t>
      </w:r>
      <w:r w:rsidRPr="00063368">
        <w:t>жный</w:t>
      </w:r>
    </w:p>
    <w:p w:rsidR="00B12B63" w:rsidRDefault="00B12B63" w:rsidP="00CC15ED">
      <w:pPr>
        <w:rPr>
          <w:b/>
          <w:color w:val="339966"/>
        </w:rPr>
      </w:pPr>
    </w:p>
    <w:p w:rsidR="00B12B63" w:rsidRDefault="00B12B63" w:rsidP="008E24CB">
      <w:pPr>
        <w:rPr>
          <w:b/>
          <w:color w:val="339966"/>
        </w:rPr>
      </w:pPr>
      <w:r>
        <w:rPr>
          <w:b/>
          <w:color w:val="339966"/>
        </w:rPr>
        <w:t>Итого: 51+52+52+41= 196 слов</w:t>
      </w:r>
    </w:p>
    <w:p w:rsidR="00B12B63" w:rsidRDefault="00B12B63" w:rsidP="00CC15ED">
      <w:pPr>
        <w:rPr>
          <w:b/>
          <w:color w:val="339966"/>
        </w:rPr>
      </w:pPr>
    </w:p>
    <w:p w:rsidR="00B12B63" w:rsidRDefault="00B12B63" w:rsidP="00CC15ED">
      <w:pPr>
        <w:rPr>
          <w:b/>
          <w:color w:val="339966"/>
        </w:rPr>
      </w:pP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_________________________________________________________________</w:t>
      </w:r>
    </w:p>
    <w:p w:rsidR="00B12B63" w:rsidRDefault="00B12B63" w:rsidP="00CC15ED"/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1.Старый словарь для Проверки: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2.</w:t>
      </w:r>
      <w:r>
        <w:rPr>
          <w:b/>
          <w:color w:val="339966"/>
          <w:lang w:val="en-US"/>
        </w:rPr>
        <w:t>Juna</w:t>
      </w:r>
      <w:r w:rsidRPr="00CC15ED">
        <w:rPr>
          <w:b/>
          <w:color w:val="339966"/>
        </w:rPr>
        <w:t xml:space="preserve"> </w:t>
      </w:r>
      <w:r>
        <w:rPr>
          <w:b/>
          <w:color w:val="339966"/>
          <w:lang w:val="en-US"/>
        </w:rPr>
        <w:t>Amiko</w:t>
      </w:r>
      <w:r w:rsidRPr="00CC15ED">
        <w:rPr>
          <w:b/>
          <w:color w:val="339966"/>
        </w:rPr>
        <w:t xml:space="preserve"> </w:t>
      </w:r>
      <w:r>
        <w:rPr>
          <w:b/>
          <w:color w:val="339966"/>
          <w:lang w:val="en-US"/>
        </w:rPr>
        <w:t>vortaro</w:t>
      </w:r>
      <w:r w:rsidRPr="00CC15ED">
        <w:rPr>
          <w:b/>
          <w:color w:val="339966"/>
        </w:rPr>
        <w:t xml:space="preserve"> </w:t>
      </w:r>
      <w:r>
        <w:rPr>
          <w:b/>
          <w:color w:val="339966"/>
          <w:lang w:val="en-US"/>
        </w:rPr>
        <w:t>ver</w:t>
      </w:r>
      <w:r>
        <w:rPr>
          <w:b/>
          <w:color w:val="339966"/>
        </w:rPr>
        <w:t xml:space="preserve">22 </w:t>
      </w:r>
      <w:r>
        <w:rPr>
          <w:b/>
          <w:color w:val="339966"/>
          <w:lang w:val="en-US"/>
        </w:rPr>
        <w:t>fina</w:t>
      </w:r>
      <w:r>
        <w:rPr>
          <w:b/>
          <w:color w:val="339966"/>
        </w:rPr>
        <w:t xml:space="preserve"> 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3.Прилагательные 8_9 группы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4.Глаголы 8 группы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5.Глаголы 9 группы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6.Существительные 8 группы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7.Существительные 9 группы</w:t>
      </w:r>
    </w:p>
    <w:p w:rsidR="00B12B63" w:rsidRDefault="00B12B63" w:rsidP="00CC15ED">
      <w:r>
        <w:t>______________________________________________________</w:t>
      </w:r>
    </w:p>
    <w:p w:rsidR="00B12B63" w:rsidRDefault="00B12B63" w:rsidP="00CC15ED"/>
    <w:p w:rsidR="00B12B63" w:rsidRDefault="00B12B63" w:rsidP="00CC15ED">
      <w:pPr>
        <w:rPr>
          <w:b/>
          <w:color w:val="339966"/>
        </w:rPr>
      </w:pPr>
    </w:p>
    <w:p w:rsidR="00B12B63" w:rsidRDefault="00B12B63" w:rsidP="00CC15ED">
      <w:pPr>
        <w:pStyle w:val="Header"/>
        <w:rPr>
          <w:b/>
          <w:color w:val="339966"/>
        </w:rPr>
      </w:pP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1.Старый словарь для Проверки:</w:t>
      </w:r>
    </w:p>
    <w:p w:rsidR="00B12B63" w:rsidRPr="00347DC6" w:rsidRDefault="00B12B63" w:rsidP="00CC15ED">
      <w:pPr>
        <w:rPr>
          <w:b/>
          <w:color w:val="339966"/>
          <w:lang w:val="en-US"/>
        </w:rPr>
      </w:pPr>
      <w:r w:rsidRPr="00347DC6">
        <w:rPr>
          <w:b/>
          <w:color w:val="339966"/>
          <w:lang w:val="en-US"/>
        </w:rPr>
        <w:t xml:space="preserve">4 </w:t>
      </w:r>
      <w:r>
        <w:rPr>
          <w:b/>
          <w:color w:val="339966"/>
        </w:rPr>
        <w:t>слова</w:t>
      </w:r>
    </w:p>
    <w:p w:rsidR="00B12B63" w:rsidRPr="00347DC6" w:rsidRDefault="00B12B63" w:rsidP="00CC15ED">
      <w:pPr>
        <w:pStyle w:val="Header"/>
        <w:rPr>
          <w:b/>
          <w:color w:val="339966"/>
          <w:lang w:val="en-US"/>
        </w:rPr>
      </w:pPr>
    </w:p>
    <w:p w:rsidR="00B12B63" w:rsidRDefault="00B12B63" w:rsidP="00CC15ED">
      <w:pPr>
        <w:pStyle w:val="Header"/>
        <w:rPr>
          <w:b/>
          <w:color w:val="339966"/>
          <w:lang w:val="en-US"/>
        </w:rPr>
      </w:pPr>
      <w:r>
        <w:rPr>
          <w:b/>
          <w:color w:val="339966"/>
          <w:lang w:val="en-US"/>
        </w:rPr>
        <w:t xml:space="preserve">2.Juna Amiko vortaro ver22 fina </w:t>
      </w:r>
    </w:p>
    <w:p w:rsidR="00B12B63" w:rsidRPr="00E73F76" w:rsidRDefault="00B12B63" w:rsidP="00CC15ED">
      <w:pPr>
        <w:rPr>
          <w:b/>
          <w:color w:val="339966"/>
          <w:lang w:val="en-US"/>
        </w:rPr>
      </w:pPr>
      <w:r w:rsidRPr="00E73F76">
        <w:rPr>
          <w:b/>
          <w:color w:val="339966"/>
          <w:lang w:val="en-US"/>
        </w:rPr>
        <w:t xml:space="preserve">4 </w:t>
      </w:r>
      <w:r>
        <w:rPr>
          <w:b/>
          <w:color w:val="339966"/>
        </w:rPr>
        <w:t>слова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3.Прилагательные 8_9 группы</w:t>
      </w: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2 слова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4.Глаголы 8 группы</w:t>
      </w: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4 слова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5.Глаголы 9 группы</w:t>
      </w: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4 слова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6.Существительные 8 группы</w:t>
      </w: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4 слова</w:t>
      </w:r>
    </w:p>
    <w:p w:rsidR="00B12B63" w:rsidRDefault="00B12B63" w:rsidP="00CC15ED">
      <w:pPr>
        <w:pStyle w:val="Header"/>
        <w:rPr>
          <w:b/>
          <w:color w:val="339966"/>
        </w:rPr>
      </w:pPr>
      <w:r>
        <w:rPr>
          <w:b/>
          <w:color w:val="339966"/>
        </w:rPr>
        <w:t>7.Существительные 9 группы</w:t>
      </w: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4 слова</w:t>
      </w:r>
    </w:p>
    <w:p w:rsidR="00B12B63" w:rsidRDefault="00B12B63" w:rsidP="00CC15ED"/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Выкинул</w:t>
      </w:r>
    </w:p>
    <w:p w:rsidR="00B12B63" w:rsidRDefault="00B12B63" w:rsidP="00CC15ED">
      <w:pPr>
        <w:rPr>
          <w:b/>
        </w:rPr>
      </w:pPr>
      <w:r>
        <w:rPr>
          <w:b/>
          <w:lang w:val="en-US"/>
        </w:rPr>
        <w:t>afranki</w:t>
      </w:r>
      <w:r w:rsidRPr="00CC15ED">
        <w:rPr>
          <w:b/>
        </w:rPr>
        <w:t xml:space="preserve"> </w:t>
      </w:r>
      <w:r>
        <w:t>– делать предоплату почтовыми марками</w:t>
      </w:r>
    </w:p>
    <w:p w:rsidR="00B12B63" w:rsidRDefault="00B12B63" w:rsidP="00CC15ED"/>
    <w:p w:rsidR="00B12B63" w:rsidRDefault="00B12B63" w:rsidP="009413A5">
      <w:r>
        <w:t>abismo = пропасть ; пучина</w:t>
      </w:r>
    </w:p>
    <w:p w:rsidR="00B12B63" w:rsidRDefault="00B12B63" w:rsidP="009413A5">
      <w:r>
        <w:t>abnegacio = самоотверженность</w:t>
      </w:r>
    </w:p>
    <w:p w:rsidR="00B12B63" w:rsidRDefault="00B12B63" w:rsidP="009413A5">
      <w:r>
        <w:t>abolicii = отменять ; уничтожать</w:t>
      </w:r>
    </w:p>
    <w:p w:rsidR="00B12B63" w:rsidRDefault="00B12B63" w:rsidP="009413A5">
      <w:r>
        <w:t>absorbi = поглощать силы ; внимание</w:t>
      </w:r>
    </w:p>
    <w:p w:rsidR="00B12B63" w:rsidRDefault="00B12B63" w:rsidP="009413A5">
      <w:r>
        <w:t>abstrakta = абстрактный ; отвлеченный</w:t>
      </w:r>
    </w:p>
    <w:p w:rsidR="00B12B63" w:rsidRDefault="00B12B63" w:rsidP="009413A5">
      <w:r>
        <w:t>adoleska = юный</w:t>
      </w:r>
    </w:p>
    <w:p w:rsidR="00B12B63" w:rsidRDefault="00B12B63" w:rsidP="009413A5">
      <w:r>
        <w:t>adolta = взрослый</w:t>
      </w:r>
    </w:p>
    <w:p w:rsidR="00B12B63" w:rsidRDefault="00B12B63" w:rsidP="009413A5">
      <w:r>
        <w:t>aeroplano = самолет</w:t>
      </w:r>
    </w:p>
    <w:p w:rsidR="00B12B63" w:rsidRDefault="00B12B63" w:rsidP="009413A5">
      <w:r>
        <w:t>afekcio = волнение ; аффект</w:t>
      </w:r>
    </w:p>
    <w:p w:rsidR="00B12B63" w:rsidRDefault="00B12B63" w:rsidP="009413A5">
      <w:r>
        <w:t>afekti = манерничать ; рисоваться</w:t>
      </w:r>
    </w:p>
    <w:p w:rsidR="00B12B63" w:rsidRDefault="00B12B63" w:rsidP="009413A5">
      <w:r>
        <w:t>afikso = аффикс</w:t>
      </w:r>
    </w:p>
    <w:p w:rsidR="00B12B63" w:rsidRDefault="00B12B63" w:rsidP="009413A5">
      <w:r>
        <w:t>aforismo = афоризм</w:t>
      </w:r>
    </w:p>
    <w:p w:rsidR="00B12B63" w:rsidRDefault="00B12B63" w:rsidP="009413A5">
      <w:r>
        <w:t>agendo = записная книжка</w:t>
      </w:r>
    </w:p>
    <w:p w:rsidR="00B12B63" w:rsidRDefault="00B12B63" w:rsidP="009413A5">
      <w:r>
        <w:t>agrara = аграрный</w:t>
      </w:r>
    </w:p>
    <w:p w:rsidR="00B12B63" w:rsidRDefault="00B12B63" w:rsidP="009413A5">
      <w:r>
        <w:t>agresi = совершать агрессию</w:t>
      </w:r>
    </w:p>
    <w:p w:rsidR="00B12B63" w:rsidRDefault="00B12B63" w:rsidP="009413A5">
      <w:r>
        <w:t>akcesora = дополнительный ; второстепенный</w:t>
      </w:r>
    </w:p>
    <w:p w:rsidR="00B12B63" w:rsidRDefault="00B12B63" w:rsidP="009413A5">
      <w:r>
        <w:t>akrostilo = акростих</w:t>
      </w:r>
    </w:p>
    <w:p w:rsidR="00B12B63" w:rsidRDefault="00B12B63" w:rsidP="009413A5">
      <w:r>
        <w:t>akumuli = накапливать ; собирать</w:t>
      </w:r>
    </w:p>
    <w:p w:rsidR="00B12B63" w:rsidRDefault="00B12B63" w:rsidP="009413A5">
      <w:r>
        <w:t>akustiko = акустика</w:t>
      </w:r>
    </w:p>
    <w:p w:rsidR="00B12B63" w:rsidRDefault="00B12B63" w:rsidP="009413A5">
      <w:r>
        <w:t>akuŝi = рожать</w:t>
      </w:r>
    </w:p>
    <w:p w:rsidR="00B12B63" w:rsidRDefault="00B12B63" w:rsidP="009413A5">
      <w:r>
        <w:t>akvarelo = акварель</w:t>
      </w:r>
    </w:p>
    <w:p w:rsidR="00B12B63" w:rsidRDefault="00B12B63" w:rsidP="009413A5">
      <w:r>
        <w:t>alergio = аллергия</w:t>
      </w:r>
    </w:p>
    <w:p w:rsidR="00B12B63" w:rsidRDefault="00B12B63" w:rsidP="009413A5">
      <w:r>
        <w:t>alianco = альянс</w:t>
      </w:r>
    </w:p>
    <w:p w:rsidR="00B12B63" w:rsidRDefault="00B12B63" w:rsidP="009413A5">
      <w:r>
        <w:t>alineo = абзац</w:t>
      </w:r>
    </w:p>
    <w:p w:rsidR="00B12B63" w:rsidRDefault="00B12B63" w:rsidP="009413A5">
      <w:r>
        <w:t>aliteracio = аллитерация</w:t>
      </w:r>
    </w:p>
    <w:p w:rsidR="00B12B63" w:rsidRDefault="00B12B63" w:rsidP="009413A5">
      <w:r>
        <w:t>alojo = сплав</w:t>
      </w:r>
    </w:p>
    <w:p w:rsidR="00B12B63" w:rsidRDefault="00B12B63" w:rsidP="009413A5"/>
    <w:p w:rsidR="00B12B63" w:rsidRDefault="00B12B63" w:rsidP="009413A5">
      <w:r>
        <w:t>ambigua = двусмысленный ; неопределённый</w:t>
      </w:r>
    </w:p>
    <w:p w:rsidR="00B12B63" w:rsidRDefault="00B12B63" w:rsidP="009413A5">
      <w:r>
        <w:t>ambulanco = полевой госпиталь</w:t>
      </w:r>
    </w:p>
    <w:p w:rsidR="00B12B63" w:rsidRDefault="00B12B63" w:rsidP="009413A5">
      <w:r>
        <w:t>amnestio = амнистия</w:t>
      </w:r>
    </w:p>
    <w:p w:rsidR="00B12B63" w:rsidRDefault="00B12B63" w:rsidP="009413A5">
      <w:r>
        <w:t>amoro = любовная связь</w:t>
      </w:r>
    </w:p>
    <w:p w:rsidR="00B12B63" w:rsidRDefault="00B12B63" w:rsidP="009413A5">
      <w:r>
        <w:t>anakronismo = анахронизм</w:t>
      </w:r>
    </w:p>
    <w:p w:rsidR="00B12B63" w:rsidRDefault="00B12B63" w:rsidP="009413A5">
      <w:r>
        <w:t>analfabeto = неграмотный</w:t>
      </w:r>
    </w:p>
    <w:p w:rsidR="00B12B63" w:rsidRDefault="00B12B63" w:rsidP="009413A5">
      <w:r>
        <w:t>analogio = аналогия</w:t>
      </w:r>
    </w:p>
    <w:p w:rsidR="00B12B63" w:rsidRDefault="00B12B63" w:rsidP="009413A5">
      <w:r>
        <w:t>angoro = тревога ; беспокойство</w:t>
      </w:r>
    </w:p>
    <w:p w:rsidR="00B12B63" w:rsidRDefault="00B12B63" w:rsidP="009413A5">
      <w:r>
        <w:t>anheli = задыхаться ; пыхтеть</w:t>
      </w:r>
    </w:p>
    <w:p w:rsidR="00B12B63" w:rsidRDefault="00B12B63" w:rsidP="009413A5">
      <w:r>
        <w:t>anomalio = аномалия</w:t>
      </w:r>
    </w:p>
    <w:p w:rsidR="00B12B63" w:rsidRDefault="00B12B63" w:rsidP="009413A5">
      <w:r>
        <w:t>anonima = анонимный ; безымянный</w:t>
      </w:r>
    </w:p>
    <w:p w:rsidR="00B12B63" w:rsidRDefault="00B12B63" w:rsidP="009413A5">
      <w:r>
        <w:t>anteno = антенна</w:t>
      </w:r>
    </w:p>
    <w:p w:rsidR="00B12B63" w:rsidRDefault="00B12B63" w:rsidP="009413A5">
      <w:r>
        <w:t>antipatio = неприязнь ; антипатия</w:t>
      </w:r>
    </w:p>
    <w:p w:rsidR="00B12B63" w:rsidRDefault="00B12B63" w:rsidP="009413A5">
      <w:r>
        <w:t>antitezo = противопоставление</w:t>
      </w:r>
    </w:p>
    <w:p w:rsidR="00B12B63" w:rsidRDefault="00B12B63" w:rsidP="009413A5">
      <w:r>
        <w:t>antologio = антология</w:t>
      </w:r>
    </w:p>
    <w:p w:rsidR="00B12B63" w:rsidRDefault="00B12B63" w:rsidP="009413A5">
      <w:r>
        <w:t>apelacii = апеллировать ; обращаться</w:t>
      </w:r>
    </w:p>
    <w:p w:rsidR="00B12B63" w:rsidRDefault="00B12B63" w:rsidP="009413A5">
      <w:r>
        <w:t>aperta = открытый</w:t>
      </w:r>
    </w:p>
    <w:p w:rsidR="00B12B63" w:rsidRDefault="00B12B63" w:rsidP="009413A5">
      <w:r>
        <w:t>aplombo = самоуверенность</w:t>
      </w:r>
    </w:p>
    <w:p w:rsidR="00B12B63" w:rsidRDefault="00B12B63" w:rsidP="009413A5">
      <w:r>
        <w:t>apopleksio = инсульт</w:t>
      </w:r>
    </w:p>
    <w:p w:rsidR="00B12B63" w:rsidRDefault="00B12B63" w:rsidP="009413A5">
      <w:r>
        <w:t>aprilo = апрель</w:t>
      </w:r>
    </w:p>
    <w:p w:rsidR="00B12B63" w:rsidRDefault="00B12B63" w:rsidP="009413A5">
      <w:r>
        <w:t>apriora = априорный</w:t>
      </w:r>
    </w:p>
    <w:p w:rsidR="00B12B63" w:rsidRDefault="00B12B63" w:rsidP="009413A5">
      <w:r>
        <w:t>arĉo = смычок</w:t>
      </w:r>
    </w:p>
    <w:p w:rsidR="00B12B63" w:rsidRDefault="00B12B63" w:rsidP="009413A5">
      <w:r>
        <w:t>areno = арена</w:t>
      </w:r>
    </w:p>
    <w:p w:rsidR="00B12B63" w:rsidRDefault="00B12B63" w:rsidP="009413A5">
      <w:r>
        <w:t>aresti = арестовать</w:t>
      </w:r>
    </w:p>
    <w:p w:rsidR="00B12B63" w:rsidRDefault="00B12B63" w:rsidP="009413A5">
      <w:r>
        <w:t>argumento = довод ; аргумент</w:t>
      </w:r>
    </w:p>
    <w:p w:rsidR="00B12B63" w:rsidRDefault="00B12B63" w:rsidP="009413A5">
      <w:r>
        <w:t>ario = ария</w:t>
      </w:r>
    </w:p>
    <w:p w:rsidR="00B12B63" w:rsidRDefault="00B12B63" w:rsidP="009413A5">
      <w:r>
        <w:t>aristokrato = аристократ</w:t>
      </w:r>
    </w:p>
    <w:p w:rsidR="00B12B63" w:rsidRDefault="00B12B63" w:rsidP="009413A5">
      <w:r>
        <w:t>arkitekto = архитектор</w:t>
      </w:r>
    </w:p>
    <w:p w:rsidR="00B12B63" w:rsidRDefault="00B12B63" w:rsidP="009413A5">
      <w:r>
        <w:t>arkivo = архив</w:t>
      </w:r>
    </w:p>
    <w:p w:rsidR="00B12B63" w:rsidRDefault="00B12B63" w:rsidP="009413A5">
      <w:r>
        <w:t>aroganta = наглый</w:t>
      </w:r>
    </w:p>
    <w:p w:rsidR="00B12B63" w:rsidRDefault="00B12B63" w:rsidP="009413A5">
      <w:r>
        <w:t>arogi = присваивать</w:t>
      </w:r>
    </w:p>
    <w:p w:rsidR="00B12B63" w:rsidRDefault="00B12B63" w:rsidP="009413A5">
      <w:r>
        <w:t>aromo = аромат</w:t>
      </w:r>
    </w:p>
    <w:p w:rsidR="00B12B63" w:rsidRDefault="00B12B63" w:rsidP="009413A5">
      <w:r>
        <w:t>ascendi = восходить ; подниматься</w:t>
      </w:r>
    </w:p>
    <w:p w:rsidR="00B12B63" w:rsidRDefault="00B12B63" w:rsidP="009413A5">
      <w:r>
        <w:t>asigni = ассигновать</w:t>
      </w:r>
    </w:p>
    <w:p w:rsidR="00B12B63" w:rsidRDefault="00B12B63" w:rsidP="009413A5">
      <w:r>
        <w:t>asimili = уподоблять ; усваивать</w:t>
      </w:r>
    </w:p>
    <w:p w:rsidR="00B12B63" w:rsidRDefault="00B12B63" w:rsidP="009413A5">
      <w:r>
        <w:t>asonanso = созвучие</w:t>
      </w:r>
    </w:p>
    <w:p w:rsidR="00B12B63" w:rsidRDefault="00B12B63" w:rsidP="009413A5">
      <w:r>
        <w:t>aspiranturo = аспирантура</w:t>
      </w:r>
    </w:p>
    <w:p w:rsidR="00B12B63" w:rsidRDefault="00B12B63" w:rsidP="009413A5">
      <w:r>
        <w:t>astronomio = астрономия</w:t>
      </w:r>
    </w:p>
    <w:p w:rsidR="00B12B63" w:rsidRDefault="00B12B63" w:rsidP="009413A5">
      <w:r>
        <w:t>atenci = посягать ; покушаться</w:t>
      </w:r>
    </w:p>
    <w:p w:rsidR="00B12B63" w:rsidRDefault="00B12B63" w:rsidP="009413A5">
      <w:r>
        <w:t>atlaso = атлас</w:t>
      </w:r>
    </w:p>
    <w:p w:rsidR="00B12B63" w:rsidRDefault="00B12B63" w:rsidP="009413A5">
      <w:r>
        <w:t>atribui = приписывать ; присуждать ; присваивать</w:t>
      </w:r>
    </w:p>
    <w:p w:rsidR="00B12B63" w:rsidRDefault="00B12B63" w:rsidP="009413A5">
      <w:r>
        <w:t>aŭguro = предзнаменование ; предсказание</w:t>
      </w:r>
    </w:p>
    <w:p w:rsidR="00B12B63" w:rsidRDefault="00B12B63" w:rsidP="009413A5">
      <w:r>
        <w:t>aŭtentika = подлинный</w:t>
      </w:r>
    </w:p>
    <w:p w:rsidR="00B12B63" w:rsidRDefault="00B12B63" w:rsidP="009413A5">
      <w:r>
        <w:t>aŭtobiografio = автобиография</w:t>
      </w:r>
    </w:p>
    <w:p w:rsidR="00B12B63" w:rsidRDefault="00B12B63" w:rsidP="009413A5">
      <w:r>
        <w:t>aŭtonoma = автономный</w:t>
      </w:r>
    </w:p>
    <w:p w:rsidR="00B12B63" w:rsidRDefault="00B12B63" w:rsidP="009413A5">
      <w:r>
        <w:t>aŭtoritatoj = власти</w:t>
      </w:r>
    </w:p>
    <w:p w:rsidR="00B12B63" w:rsidRDefault="00B12B63" w:rsidP="009413A5">
      <w:r>
        <w:t>averaĝo = средняя величина</w:t>
      </w:r>
    </w:p>
    <w:p w:rsidR="00B12B63" w:rsidRDefault="00B12B63" w:rsidP="009413A5">
      <w:r>
        <w:t>averti = предупреждать</w:t>
      </w:r>
    </w:p>
    <w:p w:rsidR="00B12B63" w:rsidRDefault="00B12B63" w:rsidP="009413A5">
      <w:r>
        <w:t>avizo = извещение ; уведомление</w:t>
      </w:r>
    </w:p>
    <w:p w:rsidR="00B12B63" w:rsidRDefault="00B12B63" w:rsidP="009413A5">
      <w:r>
        <w:t>azilo = приют ; убежище</w:t>
      </w:r>
    </w:p>
    <w:p w:rsidR="00B12B63" w:rsidRDefault="00B12B63" w:rsidP="009413A5">
      <w:pPr>
        <w:rPr>
          <w:b/>
          <w:color w:val="339966"/>
        </w:rPr>
      </w:pPr>
      <w:r>
        <w:rPr>
          <w:b/>
          <w:color w:val="339966"/>
        </w:rPr>
        <w:t>80 слов</w:t>
      </w:r>
    </w:p>
    <w:p w:rsidR="00B12B63" w:rsidRDefault="00B12B63" w:rsidP="00CC15ED"/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Добавил</w:t>
      </w:r>
    </w:p>
    <w:p w:rsidR="00B12B63" w:rsidRDefault="00B12B63" w:rsidP="00CC15ED">
      <w:pPr>
        <w:rPr>
          <w:b/>
          <w:color w:val="339966"/>
        </w:rPr>
      </w:pPr>
    </w:p>
    <w:p w:rsidR="00B12B63" w:rsidRDefault="00B12B63" w:rsidP="00CC15ED">
      <w:pPr>
        <w:rPr>
          <w:b/>
          <w:color w:val="339966"/>
        </w:rPr>
      </w:pPr>
      <w:r>
        <w:rPr>
          <w:b/>
          <w:color w:val="339966"/>
        </w:rPr>
        <w:t>Осталось в словаре –  слов</w:t>
      </w:r>
    </w:p>
    <w:p w:rsidR="00B12B63" w:rsidRDefault="00B12B63"/>
    <w:sectPr w:rsidR="00B12B63" w:rsidSect="00486E86">
      <w:footerReference w:type="default" r:id="rId6"/>
      <w:pgSz w:w="11906" w:h="16838"/>
      <w:pgMar w:top="1134" w:right="850" w:bottom="1134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B63" w:rsidRDefault="00B12B63" w:rsidP="00486E86">
      <w:r>
        <w:separator/>
      </w:r>
    </w:p>
  </w:endnote>
  <w:endnote w:type="continuationSeparator" w:id="0">
    <w:p w:rsidR="00B12B63" w:rsidRDefault="00B12B63" w:rsidP="00486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B63" w:rsidRPr="00347DC6" w:rsidRDefault="00B12B63">
    <w:pPr>
      <w:rPr>
        <w:sz w:val="20"/>
      </w:rPr>
    </w:pPr>
    <w:r>
      <w:tab/>
    </w:r>
    <w:r w:rsidRPr="00347DC6">
      <w:rPr>
        <w:sz w:val="20"/>
      </w:rPr>
      <w:t xml:space="preserve">  </w:t>
    </w:r>
    <w:r>
      <w:rPr>
        <w:sz w:val="20"/>
      </w:rPr>
      <w:tab/>
    </w:r>
    <w:r>
      <w:rPr>
        <w:sz w:val="20"/>
      </w:rPr>
      <w:tab/>
    </w:r>
    <w:r w:rsidRPr="00347DC6">
      <w:rPr>
        <w:sz w:val="20"/>
      </w:rPr>
      <w:t xml:space="preserve">                     Страница </w:t>
    </w:r>
    <w:r w:rsidRPr="00347DC6">
      <w:rPr>
        <w:sz w:val="20"/>
      </w:rPr>
      <w:fldChar w:fldCharType="begin"/>
    </w:r>
    <w:r w:rsidRPr="00347DC6">
      <w:rPr>
        <w:sz w:val="20"/>
      </w:rPr>
      <w:instrText xml:space="preserve"> PAGE </w:instrText>
    </w:r>
    <w:r w:rsidRPr="00347DC6">
      <w:rPr>
        <w:sz w:val="20"/>
      </w:rPr>
      <w:fldChar w:fldCharType="separate"/>
    </w:r>
    <w:r>
      <w:rPr>
        <w:noProof/>
        <w:sz w:val="20"/>
      </w:rPr>
      <w:t>- 4 -</w:t>
    </w:r>
    <w:r w:rsidRPr="00347DC6">
      <w:rPr>
        <w:sz w:val="20"/>
      </w:rPr>
      <w:fldChar w:fldCharType="end"/>
    </w:r>
    <w:r w:rsidRPr="00347DC6">
      <w:rPr>
        <w:sz w:val="20"/>
      </w:rPr>
      <w:t xml:space="preserve"> из </w:t>
    </w:r>
    <w:r w:rsidRPr="00347DC6">
      <w:rPr>
        <w:sz w:val="20"/>
      </w:rPr>
      <w:fldChar w:fldCharType="begin"/>
    </w:r>
    <w:r w:rsidRPr="00347DC6">
      <w:rPr>
        <w:sz w:val="20"/>
      </w:rPr>
      <w:instrText xml:space="preserve"> NUMPAGES  </w:instrText>
    </w:r>
    <w:r w:rsidRPr="00347DC6">
      <w:rPr>
        <w:sz w:val="20"/>
      </w:rPr>
      <w:fldChar w:fldCharType="separate"/>
    </w:r>
    <w:r>
      <w:rPr>
        <w:noProof/>
        <w:sz w:val="20"/>
      </w:rPr>
      <w:t>7</w:t>
    </w:r>
    <w:r w:rsidRPr="00347DC6">
      <w:rPr>
        <w:sz w:val="20"/>
      </w:rPr>
      <w:fldChar w:fldCharType="end"/>
    </w:r>
  </w:p>
  <w:p w:rsidR="00B12B63" w:rsidRDefault="00B12B63">
    <w:pPr>
      <w:pStyle w:val="Footer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B63" w:rsidRDefault="00B12B63" w:rsidP="00486E86">
      <w:r>
        <w:separator/>
      </w:r>
    </w:p>
  </w:footnote>
  <w:footnote w:type="continuationSeparator" w:id="0">
    <w:p w:rsidR="00B12B63" w:rsidRDefault="00B12B63" w:rsidP="00486E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15ED"/>
    <w:rsid w:val="00063368"/>
    <w:rsid w:val="000A5BFA"/>
    <w:rsid w:val="000B1DF4"/>
    <w:rsid w:val="000E0D5E"/>
    <w:rsid w:val="00105326"/>
    <w:rsid w:val="00124820"/>
    <w:rsid w:val="001272F6"/>
    <w:rsid w:val="00146AD9"/>
    <w:rsid w:val="0016254B"/>
    <w:rsid w:val="00184FF5"/>
    <w:rsid w:val="001A5A8E"/>
    <w:rsid w:val="001B01D6"/>
    <w:rsid w:val="002178E0"/>
    <w:rsid w:val="002566DB"/>
    <w:rsid w:val="002834D8"/>
    <w:rsid w:val="002B1D07"/>
    <w:rsid w:val="002E6A0A"/>
    <w:rsid w:val="003066C2"/>
    <w:rsid w:val="00347DC6"/>
    <w:rsid w:val="003501EC"/>
    <w:rsid w:val="00422BFB"/>
    <w:rsid w:val="004639A1"/>
    <w:rsid w:val="00486E86"/>
    <w:rsid w:val="004A45EA"/>
    <w:rsid w:val="004E6B26"/>
    <w:rsid w:val="0052785D"/>
    <w:rsid w:val="00531A1B"/>
    <w:rsid w:val="005412AA"/>
    <w:rsid w:val="00556AB4"/>
    <w:rsid w:val="005641BE"/>
    <w:rsid w:val="00611E43"/>
    <w:rsid w:val="00614F28"/>
    <w:rsid w:val="00646621"/>
    <w:rsid w:val="00666790"/>
    <w:rsid w:val="00677496"/>
    <w:rsid w:val="006A0AD2"/>
    <w:rsid w:val="00816B95"/>
    <w:rsid w:val="00860D74"/>
    <w:rsid w:val="008E24CB"/>
    <w:rsid w:val="009413A5"/>
    <w:rsid w:val="009843E4"/>
    <w:rsid w:val="009C32EA"/>
    <w:rsid w:val="009E12EA"/>
    <w:rsid w:val="00A42476"/>
    <w:rsid w:val="00A4333B"/>
    <w:rsid w:val="00A62351"/>
    <w:rsid w:val="00A84B82"/>
    <w:rsid w:val="00A94999"/>
    <w:rsid w:val="00AC7F63"/>
    <w:rsid w:val="00AF2CD6"/>
    <w:rsid w:val="00B12B63"/>
    <w:rsid w:val="00B43BF1"/>
    <w:rsid w:val="00B6291C"/>
    <w:rsid w:val="00B8165E"/>
    <w:rsid w:val="00B837E4"/>
    <w:rsid w:val="00BB760C"/>
    <w:rsid w:val="00BC3689"/>
    <w:rsid w:val="00BF1392"/>
    <w:rsid w:val="00BF2EAC"/>
    <w:rsid w:val="00C11C90"/>
    <w:rsid w:val="00C52E0A"/>
    <w:rsid w:val="00C65214"/>
    <w:rsid w:val="00C94657"/>
    <w:rsid w:val="00C96C6F"/>
    <w:rsid w:val="00CB7237"/>
    <w:rsid w:val="00CC15ED"/>
    <w:rsid w:val="00D12FF3"/>
    <w:rsid w:val="00D2727D"/>
    <w:rsid w:val="00D93F34"/>
    <w:rsid w:val="00D97F3E"/>
    <w:rsid w:val="00DA1AD8"/>
    <w:rsid w:val="00DB05EA"/>
    <w:rsid w:val="00DD24D9"/>
    <w:rsid w:val="00DE48DB"/>
    <w:rsid w:val="00DE4CC3"/>
    <w:rsid w:val="00E334D2"/>
    <w:rsid w:val="00E4060D"/>
    <w:rsid w:val="00E73F76"/>
    <w:rsid w:val="00EB4276"/>
    <w:rsid w:val="00EC4E31"/>
    <w:rsid w:val="00F15A4D"/>
    <w:rsid w:val="00F27C07"/>
    <w:rsid w:val="00F87C9A"/>
    <w:rsid w:val="00FA7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C15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15ED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CC15E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486E8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6E86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7</Pages>
  <Words>935</Words>
  <Characters>5335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NickOn</dc:creator>
  <cp:keywords/>
  <dc:description/>
  <cp:lastModifiedBy>espero</cp:lastModifiedBy>
  <cp:revision>39</cp:revision>
  <dcterms:created xsi:type="dcterms:W3CDTF">2011-05-24T06:16:00Z</dcterms:created>
  <dcterms:modified xsi:type="dcterms:W3CDTF">2011-06-14T08:35:00Z</dcterms:modified>
</cp:coreProperties>
</file>